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4924A" w14:textId="77777777" w:rsidR="003F2E03" w:rsidRDefault="003F2E03" w:rsidP="003F2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NANTURANT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75CD51C" w14:textId="77777777" w:rsidR="003F2E03" w:rsidRDefault="003F2E03" w:rsidP="003F2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F685DCD" w14:textId="77777777" w:rsidR="003F2E03" w:rsidRDefault="003F2E03" w:rsidP="003F2E03">
      <w:pPr>
        <w:pStyle w:val="NoSpacing"/>
        <w:rPr>
          <w:rFonts w:cs="Times New Roman"/>
          <w:szCs w:val="24"/>
        </w:rPr>
      </w:pPr>
    </w:p>
    <w:p w14:paraId="51E35804" w14:textId="77777777" w:rsidR="003F2E03" w:rsidRDefault="003F2E03" w:rsidP="003F2E03">
      <w:pPr>
        <w:pStyle w:val="NoSpacing"/>
        <w:rPr>
          <w:rFonts w:cs="Times New Roman"/>
          <w:szCs w:val="24"/>
        </w:rPr>
      </w:pPr>
    </w:p>
    <w:p w14:paraId="19B4636D" w14:textId="77777777" w:rsidR="003F2E03" w:rsidRDefault="003F2E03" w:rsidP="003F2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acolyte in the chapel below the manor of Clyst, Devon.</w:t>
      </w:r>
    </w:p>
    <w:p w14:paraId="38571B7F" w14:textId="77777777" w:rsidR="003F2E03" w:rsidRDefault="003F2E03" w:rsidP="003F2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0C6BB3F" w14:textId="77777777" w:rsidR="003F2E03" w:rsidRDefault="003F2E03" w:rsidP="003F2E0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630A06C6" w14:textId="77777777" w:rsidR="003F2E03" w:rsidRDefault="003F2E03" w:rsidP="003F2E03">
      <w:pPr>
        <w:pStyle w:val="NoSpacing"/>
        <w:rPr>
          <w:rFonts w:cs="Times New Roman"/>
          <w:szCs w:val="24"/>
        </w:rPr>
      </w:pPr>
    </w:p>
    <w:p w14:paraId="12B2BE30" w14:textId="77777777" w:rsidR="003F2E03" w:rsidRDefault="003F2E03" w:rsidP="003F2E03">
      <w:pPr>
        <w:pStyle w:val="NoSpacing"/>
        <w:rPr>
          <w:rFonts w:cs="Times New Roman"/>
          <w:szCs w:val="24"/>
        </w:rPr>
      </w:pPr>
    </w:p>
    <w:p w14:paraId="6E36F7B9" w14:textId="77777777" w:rsidR="003F2E03" w:rsidRDefault="003F2E03" w:rsidP="003F2E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27C14E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37F25" w14:textId="77777777" w:rsidR="003F2E03" w:rsidRDefault="003F2E03" w:rsidP="009139A6">
      <w:r>
        <w:separator/>
      </w:r>
    </w:p>
  </w:endnote>
  <w:endnote w:type="continuationSeparator" w:id="0">
    <w:p w14:paraId="51A12C4A" w14:textId="77777777" w:rsidR="003F2E03" w:rsidRDefault="003F2E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9ED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D5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D41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AFA12" w14:textId="77777777" w:rsidR="003F2E03" w:rsidRDefault="003F2E03" w:rsidP="009139A6">
      <w:r>
        <w:separator/>
      </w:r>
    </w:p>
  </w:footnote>
  <w:footnote w:type="continuationSeparator" w:id="0">
    <w:p w14:paraId="003D3E96" w14:textId="77777777" w:rsidR="003F2E03" w:rsidRDefault="003F2E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29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90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6D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E03"/>
    <w:rsid w:val="000666E0"/>
    <w:rsid w:val="002510B7"/>
    <w:rsid w:val="003F2E0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CB45B"/>
  <w15:chartTrackingRefBased/>
  <w15:docId w15:val="{5CB2FFBF-9212-436A-8688-2716ED3D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2023-10-13T09:03:00Z</dcterms:created>
  <dcterms:modified xsi:type="dcterms:W3CDTF">2023-10-13T09:04:00Z</dcterms:modified>
</cp:coreProperties>
</file>